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LU Überfahrt Bayrische Straße - Gleisbau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2026-00070_01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Gleisbauarbeiten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